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00733" w:rsidP="00400733" w:rsidRDefault="00400733" w14:paraId="33A21ED5" w14:textId="77777777">
      <w:pPr>
        <w:jc w:val="center"/>
        <w:rPr>
          <w:rFonts w:cs="Arial"/>
          <w:b/>
        </w:rPr>
      </w:pPr>
      <w:r w:rsidRPr="00400733">
        <w:rPr>
          <w:rFonts w:cs="Arial"/>
          <w:b/>
        </w:rPr>
        <w:t>VILLA</w:t>
      </w:r>
      <w:r>
        <w:rPr>
          <w:rFonts w:cs="Arial"/>
          <w:b/>
        </w:rPr>
        <w:t xml:space="preserve"> </w:t>
      </w:r>
      <w:r w:rsidRPr="00400733">
        <w:rPr>
          <w:rFonts w:cs="Arial"/>
          <w:b/>
        </w:rPr>
        <w:t xml:space="preserve">GREEN PALM ISTRA d.o.o., OIB: 81353244154, </w:t>
      </w:r>
    </w:p>
    <w:p w:rsidR="00EC7C4E" w:rsidP="00400733" w:rsidRDefault="00400733" w14:paraId="61671AE7" w14:textId="26B16C89">
      <w:pPr>
        <w:jc w:val="center"/>
        <w:rPr>
          <w:rFonts w:cs="Arial"/>
          <w:b/>
        </w:rPr>
      </w:pPr>
      <w:r w:rsidRPr="00400733">
        <w:rPr>
          <w:rFonts w:cs="Arial"/>
          <w:b/>
        </w:rPr>
        <w:t>MBS: 130103741, Vrsar,</w:t>
      </w:r>
      <w:r>
        <w:rPr>
          <w:rFonts w:cs="Arial"/>
          <w:b/>
        </w:rPr>
        <w:t xml:space="preserve"> </w:t>
      </w:r>
      <w:r w:rsidRPr="00400733">
        <w:rPr>
          <w:rFonts w:cs="Arial"/>
          <w:b/>
        </w:rPr>
        <w:t>Dalmatinska 15</w:t>
      </w:r>
      <w:r w:rsidRPr="00EC7C4E" w:rsidR="00EC7C4E">
        <w:rPr>
          <w:rFonts w:cs="Arial"/>
          <w:b/>
        </w:rPr>
        <w:t>,</w:t>
      </w:r>
    </w:p>
    <w:p w:rsidRPr="00BE62FB" w:rsidR="004F3811" w:rsidP="00EC7C4E" w:rsidRDefault="004F3811" w14:paraId="6402539C" w14:textId="79FC5C1F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46B95CA0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C2539">
        <w:rPr>
          <w:rFonts w:cs="Arial"/>
        </w:rPr>
        <w:t>12,</w:t>
      </w:r>
      <w:r w:rsidR="00400733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3291389B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C2539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414F49C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</w:t>
      </w:r>
      <w:r w:rsidR="00400733">
        <w:rPr>
          <w:rFonts w:cs="Arial"/>
        </w:rPr>
        <w:t xml:space="preserve">račun dužnika više nije u blokadi. </w:t>
      </w:r>
      <w:r w:rsidR="00EC24E8">
        <w:rPr>
          <w:rFonts w:cs="Arial"/>
        </w:rPr>
        <w:t xml:space="preserve">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4F3811" w:rsidP="00400733" w:rsidRDefault="001A18A5" w14:paraId="40090ED1" w14:textId="19CDC19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00733" w14:paraId="53E25A0E" w14:textId="4223CE3A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</w:t>
      </w:r>
      <w:r>
        <w:rPr>
          <w:rFonts w:cs="Arial"/>
        </w:rPr>
        <w:t xml:space="preserve">rješenje o obustavi stečajnog postupka u pisanom obliku. 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0E50DE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2896A0CE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C2539">
        <w:rPr>
          <w:rFonts w:cs="Arial"/>
        </w:rPr>
        <w:t>12:</w:t>
      </w:r>
      <w:r w:rsidR="00400733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E2B5CC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00733" w:rsidP="00400733" w:rsidRDefault="00E8778B" w14:paraId="61680093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400733">
      <w:rPr>
        <w:rFonts w:ascii="Arial" w:hAnsi="Arial" w:cs="Arial"/>
      </w:rPr>
      <w:t>St-274/2026-12</w:t>
    </w:r>
  </w:p>
  <w:p w:rsidRPr="00BE62FB" w:rsidR="00AC2539" w:rsidP="00AC2539" w:rsidRDefault="00AC2539" w14:paraId="424A08AC" w14:textId="6DEAFE16">
    <w:pPr>
      <w:pStyle w:val="Zaglavlje"/>
      <w:jc w:val="right"/>
      <w:rPr>
        <w:rFonts w:ascii="Arial" w:hAnsi="Arial" w:cs="Arial"/>
      </w:rPr>
    </w:pPr>
  </w:p>
  <w:p w:rsidRPr="00BE62FB" w:rsidR="00175832" w:rsidP="00175832" w:rsidRDefault="00175832" w14:paraId="6ABE7940" w14:textId="13C8A8A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72FA2B0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400733">
      <w:rPr>
        <w:rFonts w:ascii="Arial" w:hAnsi="Arial" w:cs="Arial"/>
      </w:rPr>
      <w:t>274/2026-12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76B42"/>
    <w:rsid w:val="000A00E1"/>
    <w:rsid w:val="000A7400"/>
    <w:rsid w:val="000E6670"/>
    <w:rsid w:val="00117DBA"/>
    <w:rsid w:val="00126C34"/>
    <w:rsid w:val="00146FFC"/>
    <w:rsid w:val="0016483A"/>
    <w:rsid w:val="00175832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00733"/>
    <w:rsid w:val="00405D8A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B7DB7"/>
    <w:rsid w:val="006D396B"/>
    <w:rsid w:val="00742948"/>
    <w:rsid w:val="00753A24"/>
    <w:rsid w:val="00762F0D"/>
    <w:rsid w:val="00773C8F"/>
    <w:rsid w:val="007B017C"/>
    <w:rsid w:val="007E2D3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56D35"/>
    <w:rsid w:val="00A61E53"/>
    <w:rsid w:val="00A73FBB"/>
    <w:rsid w:val="00A830AE"/>
    <w:rsid w:val="00A9646B"/>
    <w:rsid w:val="00AA6053"/>
    <w:rsid w:val="00AB50C1"/>
    <w:rsid w:val="00AC2539"/>
    <w:rsid w:val="00AC33A7"/>
    <w:rsid w:val="00AD5B48"/>
    <w:rsid w:val="00AE7D77"/>
    <w:rsid w:val="00B0418D"/>
    <w:rsid w:val="00B12902"/>
    <w:rsid w:val="00B200C4"/>
    <w:rsid w:val="00B46C27"/>
    <w:rsid w:val="00BE3960"/>
    <w:rsid w:val="00BE62FB"/>
    <w:rsid w:val="00C14820"/>
    <w:rsid w:val="00C22467"/>
    <w:rsid w:val="00C23677"/>
    <w:rsid w:val="00C42BE2"/>
    <w:rsid w:val="00C50565"/>
    <w:rsid w:val="00C66696"/>
    <w:rsid w:val="00C67C0F"/>
    <w:rsid w:val="00C917D3"/>
    <w:rsid w:val="00C91BCA"/>
    <w:rsid w:val="00CA6F13"/>
    <w:rsid w:val="00CD254E"/>
    <w:rsid w:val="00CD2568"/>
    <w:rsid w:val="00CE714D"/>
    <w:rsid w:val="00CF7611"/>
    <w:rsid w:val="00DA2AA9"/>
    <w:rsid w:val="00DF0331"/>
    <w:rsid w:val="00E1606A"/>
    <w:rsid w:val="00E352D9"/>
    <w:rsid w:val="00E3781E"/>
    <w:rsid w:val="00E51C1E"/>
    <w:rsid w:val="00E8778B"/>
    <w:rsid w:val="00EC24E8"/>
    <w:rsid w:val="00EC7C4E"/>
    <w:rsid w:val="00F54B6C"/>
    <w:rsid w:val="00F7305D"/>
    <w:rsid w:val="00F86CF4"/>
    <w:rsid w:val="00FB6C30"/>
    <w:rsid w:val="00FD6DE5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E2D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2D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2D3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2D3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2D3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St-274/2026-12</izvorni_sadrzaj>
    <derivirana_varijabla naziv="DomainObject.Zapisnik.Oznaka_1">St-274/2026-12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2026.</izvorni_sadrzaj>
    <derivirana_varijabla naziv="DomainObject.Predmet.DatumIzradeOptuznogAkta_1">15. srpnja 2026.</derivirana_varijabla>
  </DomainObject.Predmet.DatumIzradeOptuznogAkta>
  <DomainObject.Predmet.DatumIzradeOptuznogAktaFormated>
    <izvorni_sadrzaj>15.7.2026.</izvorni_sadrzaj>
    <derivirana_varijabla naziv="DomainObject.Predmet.DatumIzradeOptuznogAktaFormated_1">15.7.2026.</derivirana_varijabla>
  </DomainObject.Predmet.DatumIzradeOptuznogAktaFormated>
  <DomainObject.Predmet.DatumOsnivanja>
    <izvorni_sadrzaj>16. srpnja 2026.</izvorni_sadrzaj>
    <derivirana_varijabla naziv="DomainObject.Predmet.DatumOsnivanja_1">16.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2026.</izvorni_sadrzaj>
    <derivirana_varijabla naziv="DomainObject.Predmet.DatumPrimitkaOptuznogAkta_1">15.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St-274/2026</izvorni_sadrzaj>
    <derivirana_varijabla naziv="DomainObject.Predmet.OznakaBroj_1">St-274/2026</derivirana_varijabla>
  </DomainObject.Predmet.OznakaBroj>
  <DomainObject.Predmet.OznakaBrojOptuznogAkta>
    <izvorni_sadrzaj>04-06-26-2914</izvorni_sadrzaj>
    <derivirana_varijabla naziv="DomainObject.Predmet.OznakaBrojOptuznogAkta_1">04-06-26-2914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GREEN PALM ISTRA d.o.o. VRSAR zastupanog po punomoćniku Pjeter Dushi</izvorni_sadrzaj>
    <derivirana_varijabla naziv="DomainObject.Predmet.ProtustrankaFormated_1">  VILLA GREEN PALM ISTRA d.o.o. VRSAR zastupanog po punomoćniku Pjeter Dushi</derivirana_varijabla>
  </DomainObject.Predmet.ProtustrankaFormated>
  <DomainObject.Predmet.ProtustrankaFormatedOIB>
    <izvorni_sadrzaj>  VILLA GREEN PALM ISTRA d.o.o. VRSAR, OIB 81353244154 zastupanog po punomoćniku Pjeter Dushi</izvorni_sadrzaj>
    <derivirana_varijabla naziv="DomainObject.Predmet.ProtustrankaFormatedOIB_1">  VILLA GREEN PALM ISTRA d.o.o. VRSAR, OIB 81353244154 zastupanog po punomoćniku Pjeter Dushi</derivirana_varijabla>
  </DomainObject.Predmet.ProtustrankaFormatedOIB>
  <DomainObject.Predmet.ProtustrankaFormatedWithAdress>
    <izvorni_sadrzaj> VILLA GREEN PALM ISTRA d.o.o. VRSAR, DALMATINSKA 15, 52440 Vrsar zastupanog po punomoćniku Pjeter Dushi</izvorni_sadrzaj>
    <derivirana_varijabla naziv="DomainObject.Predmet.ProtustrankaFormatedWithAdress_1"> VILLA GREEN PALM ISTRA d.o.o. VRSAR, DALMATINSKA 15, 52440 Vrsar zastupanog po punomoćniku Pjeter Dushi</derivirana_varijabla>
  </DomainObject.Predmet.ProtustrankaFormatedWithAdress>
  <DomainObject.Predmet.ProtustrankaFormatedWithAdressOIB>
    <izvorni_sadrzaj> VILLA GREEN PALM ISTRA d.o.o. VRSAR, OIB 81353244154, DALMATINSKA 15, 52440 Vrsar zastupanog po punomoćniku Pjeter Dushi</izvorni_sadrzaj>
    <derivirana_varijabla naziv="DomainObject.Predmet.ProtustrankaFormatedWithAdressOIB_1"> VILLA GREEN PALM ISTRA d.o.o. VRSAR, OIB 81353244154, DALMATINSKA 15, 52440 Vrsar zastupanog po punomoćniku Pjeter Dushi</derivirana_varijabla>
  </DomainObject.Predmet.ProtustrankaFormatedWithAdressOIB>
  <DomainObject.Predmet.ProtustrankaWithAdress>
    <izvorni_sadrzaj>VILLA GREEN PALM ISTRA d.o.o. VRSAR DALMATINSKA 15, 52440 Vrsar</izvorni_sadrzaj>
    <derivirana_varijabla naziv="DomainObject.Predmet.ProtustrankaWithAdress_1">VILLA GREEN PALM ISTRA d.o.o. VRSAR DALMATINSKA 15, 52440 Vrsar</derivirana_varijabla>
  </DomainObject.Predmet.ProtustrankaWithAdress>
  <DomainObject.Predmet.ProtustrankaWithAdressOIB>
    <izvorni_sadrzaj>VILLA GREEN PALM ISTRA d.o.o. VRSAR, OIB 81353244154, DALMATINSKA 15, 52440 Vrsar</izvorni_sadrzaj>
    <derivirana_varijabla naziv="DomainObject.Predmet.ProtustrankaWithAdressOIB_1">VILLA GREEN PALM ISTRA d.o.o. VRSAR, OIB 81353244154, DALMATINSKA 15, 52440 Vrsar</derivirana_varijabla>
  </DomainObject.Predmet.ProtustrankaWithAdressOIB>
  <DomainObject.Predmet.ProtustrankaNazivFormated>
    <izvorni_sadrzaj>VILLA GREEN PALM ISTRA d.o.o. VRSAR</izvorni_sadrzaj>
    <derivirana_varijabla naziv="DomainObject.Predmet.ProtustrankaNazivFormated_1">VILLA GREEN PALM ISTRA d.o.o. VRSAR</derivirana_varijabla>
  </DomainObject.Predmet.ProtustrankaNazivFormated>
  <DomainObject.Predmet.ProtustrankaNazivFormatedOIB>
    <izvorni_sadrzaj>VILLA GREEN PALM ISTRA d.o.o. VRSAR, OIB 81353244154</izvorni_sadrzaj>
    <derivirana_varijabla naziv="DomainObject.Predmet.ProtustrankaNazivFormatedOIB_1">VILLA GREEN PALM ISTRA d.o.o. VRSAR, OIB 81353244154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4678.97</izvorni_sadrzaj>
    <derivirana_varijabla naziv="DomainObject.Predmet.TrenutnaVrijednost_1">4678.97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VILLA GREEN PALM ISTRA d.o.o. VRSAR zastupanog po punomoćniku Pjeter Dushi</item>
    </izvorni_sadrzaj>
    <derivirana_varijabla naziv="DomainObject.Predmet.ProtuStrankaListFormated_1">
      <item>VILLA GREEN PALM ISTRA d.o.o. VRSAR zastupanog po punomoćniku Pjeter Dushi</item>
    </derivirana_varijabla>
  </DomainObject.Predmet.ProtuStrankaListFormated>
  <DomainObject.Predmet.ProtuStrankaListFormatedOIB>
    <izvorni_sadrzaj>
      <item>VILLA GREEN PALM ISTRA d.o.o. VRSAR, OIB 81353244154 zastupanog po punomoćniku Pjeter Dushi</item>
    </izvorni_sadrzaj>
    <derivirana_varijabla naziv="DomainObject.Predmet.ProtuStrankaListFormatedOIB_1">
      <item>VILLA GREEN PALM ISTRA d.o.o. VRSAR, OIB 81353244154 zastupanog po punomoćniku Pjeter Dushi</item>
    </derivirana_varijabla>
  </DomainObject.Predmet.ProtuStrankaListFormatedOIB>
  <DomainObject.Predmet.ProtuStrankaListFormatedWithAdress>
    <izvorni_sadrzaj>
      <item>VILLA GREEN PALM ISTRA d.o.o. VRSAR, DALMATINSKA 15, 52440 Vrsar zastupanog po punomoćniku Pjeter Dushi</item>
    </izvorni_sadrzaj>
    <derivirana_varijabla naziv="DomainObject.Predmet.ProtuStrankaListFormatedWithAdress_1">
      <item>VILLA GREEN PALM ISTRA d.o.o. VRSAR, DALMATINSKA 15, 52440 Vrsar zastupanog po punomoćniku Pjeter Dushi</item>
    </derivirana_varijabla>
  </DomainObject.Predmet.ProtuStrankaListFormatedWithAdress>
  <DomainObject.Predmet.ProtuStrankaListFormatedWithAdressOIB>
    <izvorni_sadrzaj>
      <item>VILLA GREEN PALM ISTRA d.o.o. VRSAR, OIB 81353244154, DALMATINSKA 15, 52440 Vrsar zastupanog po punomoćniku Pjeter Dushi</item>
    </izvorni_sadrzaj>
    <derivirana_varijabla naziv="DomainObject.Predmet.ProtuStrankaListFormatedWithAdressOIB_1">
      <item>VILLA GREEN PALM ISTRA d.o.o. VRSAR, OIB 81353244154, DALMATINSKA 15, 52440 Vrsar zastupanog po punomoćniku Pjeter Dushi</item>
    </derivirana_varijabla>
  </DomainObject.Predmet.ProtuStrankaListFormatedWithAdressOIB>
  <DomainObject.Predmet.ProtuStrankaListNazivFormated>
    <izvorni_sadrzaj>
      <item>VILLA GREEN PALM ISTRA d.o.o. VRSAR</item>
    </izvorni_sadrzaj>
    <derivirana_varijabla naziv="DomainObject.Predmet.ProtuStrankaListNazivFormated_1">
      <item>VILLA GREEN PALM ISTRA d.o.o. VRSAR</item>
    </derivirana_varijabla>
  </DomainObject.Predmet.ProtuStrankaListNazivFormated>
  <DomainObject.Predmet.ProtuStrankaListNazivFormatedOIB>
    <izvorni_sadrzaj>
      <item>VILLA GREEN PALM ISTRA d.o.o. VRSAR, OIB 81353244154</item>
    </izvorni_sadrzaj>
    <derivirana_varijabla naziv="DomainObject.Predmet.ProtuStrankaListNazivFormatedOIB_1">
      <item>VILLA GREEN PALM ISTRA d.o.o. VRSAR, OIB 81353244154</item>
    </derivirana_varijabla>
  </DomainObject.Predmet.ProtuStrankaListNazivFormatedOIB>
  <DomainObject.Predmet.OstaliListFormated>
    <izvorni_sadrzaj>
      <item>Pjeter Dushi punomoćnik sudionika u postupku VILLA GREEN PALM ISTRA d.o.o. VRSAR</item>
    </izvorni_sadrzaj>
    <derivirana_varijabla naziv="DomainObject.Predmet.OstaliListFormated_1">
      <item>Pjeter Dushi punomoćnik sudionika u postupku VILLA GREEN PALM ISTRA d.o.o. VRSAR</item>
    </derivirana_varijabla>
  </DomainObject.Predmet.OstaliListFormated>
  <DomainObject.Predmet.OstaliListFormatedOIB>
    <izvorni_sadrzaj>
      <item>Pjeter Dushi, OIB 41717422156 punomoćnik sudionika u postupku VILLA GREEN PALM ISTRA d.o.o. VRSAR</item>
    </izvorni_sadrzaj>
    <derivirana_varijabla naziv="DomainObject.Predmet.OstaliListFormatedOIB_1">
      <item>Pjeter Dushi, OIB 41717422156 punomoćnik sudionika u postupku VILLA GREEN PALM ISTRA d.o.o. VRSAR</item>
    </derivirana_varijabla>
  </DomainObject.Predmet.OstaliListFormatedOIB>
  <DomainObject.Predmet.OstaliListFormatedWithAdress>
    <izvorni_sadrzaj>
      <item>Pjeter Dushi, Dalmatinska 15, 52450 Vrsar punomoćnik sudionika u postupku VILLA GREEN PALM ISTRA d.o.o. VRSAR</item>
    </izvorni_sadrzaj>
    <derivirana_varijabla naziv="DomainObject.Predmet.OstaliListFormatedWithAdress_1">
      <item>Pjeter Dushi, Dalmatinska 15, 52450 Vrsar punomoćnik sudionika u postupku VILLA GREEN PALM ISTRA d.o.o. VRSAR</item>
    </derivirana_varijabla>
  </DomainObject.Predmet.OstaliListFormatedWithAdress>
  <DomainObject.Predmet.OstaliListFormatedWithAdressOIB>
    <izvorni_sadrzaj>
      <item>Pjeter Dushi, OIB 41717422156, Dalmatinska 15, 52450 Vrsar punomoćnik sudionika u postupku VILLA GREEN PALM ISTRA d.o.o. VRSAR</item>
    </izvorni_sadrzaj>
    <derivirana_varijabla naziv="DomainObject.Predmet.OstaliListFormatedWithAdressOIB_1">
      <item>Pjeter Dushi, OIB 41717422156, Dalmatinska 15, 52450 Vrsar punomoćnik sudionika u postupku VILLA GREEN PALM ISTRA d.o.o. VRSAR</item>
    </derivirana_varijabla>
  </DomainObject.Predmet.OstaliListFormatedWithAdressOIB>
  <DomainObject.Predmet.OstaliListNazivFormated>
    <izvorni_sadrzaj>
      <item>Pjeter Dushi</item>
    </izvorni_sadrzaj>
    <derivirana_varijabla naziv="DomainObject.Predmet.OstaliListNazivFormated_1">
      <item>Pjeter Dushi</item>
    </derivirana_varijabla>
  </DomainObject.Predmet.OstaliListNazivFormated>
  <DomainObject.Predmet.OstaliListNazivFormatedOIB>
    <izvorni_sadrzaj>
      <item>Pjeter Dushi, OIB 41717422156</item>
    </izvorni_sadrzaj>
    <derivirana_varijabla naziv="DomainObject.Predmet.OstaliListNazivFormatedOIB_1">
      <item>Pjeter Dushi, OIB 41717422156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St-274/2026-12</izvorni_sadrzaj>
    <derivirana_varijabla naziv="DomainObject.PoslovniBrojDokumenta_1">St-274/2026-12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VILLA GREEN PALM ISTRA d.o.o. VRSAR</izvorni_sadrzaj>
    <derivirana_varijabla naziv="DomainObject.Predmet.ProtustrankaIDrugi_1">VILLA GREEN PALM ISTRA d.o.o. VRSAR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VILLA GREEN PALM ISTRA d.o.o. VRSAR, OIB 81353244154, DALMATINSKA 15, 52440 Vrsar</izvorni_sadrzaj>
    <derivirana_varijabla naziv="DomainObject.Predmet.ProtustrankaIDrugiAdressOIB_1">VILLA GREEN PALM ISTRA d.o.o. VRSAR, OIB 81353244154, DALMATINSKA 15,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GREEN PALM ISTRA d.o.o. VRSAR</item>
      <item>Financijska agencija (FINA)</item>
      <item>Pjeter Dushi</item>
    </izvorni_sadrzaj>
    <derivirana_varijabla naziv="DomainObject.Predmet.SudioniciListNaziv_1">
      <item>VILLA GREEN PALM ISTRA d.o.o. VRSAR</item>
      <item>Financijska agencija (FINA)</item>
      <item>Pjeter Dushi</item>
    </derivirana_varijabla>
  </DomainObject.Predmet.SudioniciListNaziv>
  <DomainObject.Predmet.SudioniciListAdressOIB>
    <izvorni_sadrzaj>
      <item>VILLA GREEN PALM ISTRA d.o.o. VRSAR, OIB 81353244154, DALMATINSKA 15,52440 Vrsar</item>
      <item>Financijska agencija (FINA), OIB 85821130368, Ulica grada Vukovara 70,10000 Zagreb</item>
      <item>Pjeter Dushi, OIB 41717422156, Dalmatinska 15,52450 Vrsar</item>
    </izvorni_sadrzaj>
    <derivirana_varijabla naziv="DomainObject.Predmet.SudioniciListAdressOIB_1">
      <item>VILLA GREEN PALM ISTRA d.o.o. VRSAR, OIB 81353244154, DALMATINSKA 15,52440 Vrsar</item>
      <item>Financijska agencija (FINA), OIB 85821130368, Ulica grada Vukovara 70,10000 Zagreb</item>
      <item>Pjeter Dushi, OIB 41717422156, Dalmatinska 15,52450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81353244154</item>
      <item>, OIB 85821130368</item>
      <item>, OIB 41717422156</item>
    </izvorni_sadrzaj>
    <derivirana_varijabla naziv="DomainObject.Predmet.SudioniciListNazivOIB_1">
      <item>, OIB 81353244154</item>
      <item>, OIB 85821130368</item>
      <item>, OIB 41717422156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2026.</izvorni_sadrzaj>
    <derivirana_varijabla naziv="DomainObject.Predmet.DatumPocetkaProcesa_1">15.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173</properties:Words>
  <properties:Characters>971</properties:Characters>
  <properties:Lines>47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1206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2026-08-19T10:42:00Z</dcterms:created>
  <dc:creator>epincin</dc:creator>
  <cp:lastModifiedBy>Sanja Prodan</cp:lastModifiedBy>
  <cp:lastPrinted>2026-08-20T10:07:00Z</cp:lastPrinted>
  <dcterms:modified xmlns:xsi="http://www.w3.org/2001/XMLSchema-instance" xsi:type="dcterms:W3CDTF">2026-08-20T11:46:00Z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St-274/2026-12 / Zapisnik - Ročište radi rasprave o uvjetima za otvaranje steč. post. (St-274-2026-12 villa green palm istra odblokiran (12,20).docx)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